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6AA88" w14:textId="5B2F5426" w:rsidR="00BA00AB" w:rsidRDefault="00BB4B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Arnald RERISBY</w:t>
      </w:r>
      <w:r>
        <w:rPr>
          <w:rFonts w:ascii="Times New Roman" w:hAnsi="Times New Roman" w:cs="Times New Roman"/>
          <w:sz w:val="24"/>
          <w:szCs w:val="24"/>
        </w:rPr>
        <w:t xml:space="preserve">      (d.1485-6)</w:t>
      </w:r>
    </w:p>
    <w:p w14:paraId="41BC2AEB" w14:textId="08BED59D" w:rsidR="00BB4B00" w:rsidRDefault="00BB4B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Rotherham.</w:t>
      </w:r>
    </w:p>
    <w:p w14:paraId="1C15A016" w14:textId="04AB1A60" w:rsidR="00BB4B00" w:rsidRDefault="00BB4B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1F9910" w14:textId="5E3FB987" w:rsidR="00BB4B00" w:rsidRDefault="00BB4B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BD4B28" w14:textId="395E0FB5" w:rsidR="00BB4B00" w:rsidRDefault="00BB4B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Nov.1485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p.137)</w:t>
      </w:r>
    </w:p>
    <w:p w14:paraId="688D53B7" w14:textId="342A9A74" w:rsidR="00BB4B00" w:rsidRDefault="00BB4B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Jan.1486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1742D9A" w14:textId="41066881" w:rsidR="00BB4B00" w:rsidRDefault="00BB4B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E3E47F" w14:textId="1AC1A87E" w:rsidR="00BB4B00" w:rsidRDefault="00BB4B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69A0C6" w14:textId="6D79454F" w:rsidR="00BB4B00" w:rsidRPr="00BB4B00" w:rsidRDefault="00BB4B0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sectPr w:rsidR="00BB4B00" w:rsidRPr="00BB4B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BC26" w14:textId="77777777" w:rsidR="00BB4B00" w:rsidRDefault="00BB4B00" w:rsidP="009139A6">
      <w:r>
        <w:separator/>
      </w:r>
    </w:p>
  </w:endnote>
  <w:endnote w:type="continuationSeparator" w:id="0">
    <w:p w14:paraId="20189F60" w14:textId="77777777" w:rsidR="00BB4B00" w:rsidRDefault="00BB4B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EE6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E4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BAB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8E412" w14:textId="77777777" w:rsidR="00BB4B00" w:rsidRDefault="00BB4B00" w:rsidP="009139A6">
      <w:r>
        <w:separator/>
      </w:r>
    </w:p>
  </w:footnote>
  <w:footnote w:type="continuationSeparator" w:id="0">
    <w:p w14:paraId="1190EB14" w14:textId="77777777" w:rsidR="00BB4B00" w:rsidRDefault="00BB4B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4E5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F67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891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B0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4B0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19C06"/>
  <w15:chartTrackingRefBased/>
  <w15:docId w15:val="{323A9D97-E6B4-4F08-A9BA-3FAAC25BD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2021-08-08T09:00:00Z</dcterms:created>
  <dcterms:modified xsi:type="dcterms:W3CDTF">2021-08-08T09:03:00Z</dcterms:modified>
</cp:coreProperties>
</file>